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5B9" w:rsidRDefault="005E65B9" w:rsidP="008C1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</w:t>
      </w:r>
      <w:r>
        <w:rPr>
          <w:b/>
          <w:i/>
          <w:noProof/>
          <w:sz w:val="28"/>
        </w:rPr>
        <w:tab/>
      </w:r>
      <w:r w:rsidR="00EB4C53" w:rsidRPr="00EB4C53">
        <w:rPr>
          <w:b/>
          <w:i/>
          <w:noProof/>
          <w:sz w:val="28"/>
        </w:rPr>
        <w:t>R5-237075</w:t>
      </w:r>
    </w:p>
    <w:p w:rsidR="005E65B9" w:rsidRPr="00F438BD" w:rsidRDefault="005E65B9" w:rsidP="005E65B9">
      <w:pPr>
        <w:pStyle w:val="CRCoverPage"/>
        <w:outlineLvl w:val="0"/>
        <w:rPr>
          <w:b/>
          <w:noProof/>
          <w:sz w:val="24"/>
        </w:rPr>
      </w:pPr>
      <w:r w:rsidRPr="00951406">
        <w:rPr>
          <w:b/>
          <w:noProof/>
          <w:sz w:val="24"/>
        </w:rPr>
        <w:t xml:space="preserve">Chicago , </w:t>
      </w:r>
      <w:r>
        <w:rPr>
          <w:rFonts w:hint="eastAsia"/>
          <w:b/>
          <w:noProof/>
          <w:sz w:val="24"/>
          <w:lang w:eastAsia="zh-CN"/>
        </w:rPr>
        <w:t>United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States</w:t>
      </w:r>
      <w:r w:rsidRPr="00D879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951406">
        <w:rPr>
          <w:b/>
          <w:noProof/>
          <w:sz w:val="24"/>
          <w:vertAlign w:val="superscript"/>
        </w:rPr>
        <w:t>th</w:t>
      </w:r>
      <w:r w:rsidRPr="00D8791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9514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</w:t>
      </w:r>
      <w:r>
        <w:rPr>
          <w:rFonts w:hint="eastAsia"/>
          <w:b/>
          <w:noProof/>
          <w:sz w:val="24"/>
          <w:lang w:eastAsia="zh-CN"/>
        </w:rPr>
        <w:t>ov</w:t>
      </w:r>
      <w:r w:rsidRPr="00D87919">
        <w:rPr>
          <w:b/>
          <w:noProof/>
          <w:sz w:val="24"/>
        </w:rPr>
        <w:t>.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C7F64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F64" w:rsidRDefault="008A243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 w:rsidR="00EC7F64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F64" w:rsidRDefault="008A24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C7F64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EC7F64" w:rsidRDefault="00EC7F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EC7F64" w:rsidRDefault="00EC7F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7F64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7F64" w:rsidRDefault="008A2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7F64" w:rsidRDefault="008A2432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5E65B9" w:rsidRPr="005E65B9">
              <w:t xml:space="preserve">CA_n78C </w:t>
            </w:r>
            <w:r w:rsidR="005A0846">
              <w:t>UL CA PC3 and PC2</w:t>
            </w:r>
          </w:p>
        </w:tc>
      </w:tr>
      <w:tr w:rsidR="00EC7F64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EC7F64" w:rsidRDefault="00EC7F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EC7F64" w:rsidRDefault="00EC7F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7F64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7F64" w:rsidRDefault="008A2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EC7F64" w:rsidRDefault="005A0846">
            <w:pPr>
              <w:pStyle w:val="CRCoverPage"/>
              <w:spacing w:after="0"/>
              <w:ind w:left="100"/>
            </w:pPr>
            <w:r w:rsidRPr="00B578B3">
              <w:rPr>
                <w:noProof/>
              </w:rPr>
              <w:fldChar w:fldCharType="begin"/>
            </w:r>
            <w:r w:rsidRPr="00B578B3">
              <w:rPr>
                <w:noProof/>
              </w:rPr>
              <w:instrText xml:space="preserve"> DOCPROPERTY  SourceIfWg  \* MERGEFORMAT </w:instrText>
            </w:r>
            <w:r w:rsidRPr="00B578B3">
              <w:rPr>
                <w:noProof/>
              </w:rPr>
              <w:fldChar w:fldCharType="separate"/>
            </w:r>
            <w:r w:rsidRPr="00B578B3">
              <w:rPr>
                <w:noProof/>
              </w:rPr>
              <w:t>Huawei, HiSilicon</w:t>
            </w:r>
            <w:r w:rsidRPr="00B578B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C7F64" w:rsidRDefault="00EC7F6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C7F64" w:rsidRDefault="008A24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7F64" w:rsidRDefault="005A0846">
            <w:pPr>
              <w:pStyle w:val="CRCoverPage"/>
              <w:spacing w:after="0"/>
              <w:ind w:left="100"/>
            </w:pPr>
            <w:r>
              <w:rPr>
                <w:noProof/>
              </w:rPr>
              <w:t>2023-10-01</w:t>
            </w:r>
          </w:p>
        </w:tc>
      </w:tr>
    </w:tbl>
    <w:p w:rsidR="00EC7F64" w:rsidRDefault="00EC7F6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EC7F64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7F64">
        <w:tc>
          <w:tcPr>
            <w:tcW w:w="2226" w:type="dxa"/>
            <w:tcBorders>
              <w:left w:val="single" w:sz="4" w:space="0" w:color="auto"/>
            </w:tcBorders>
          </w:tcPr>
          <w:p w:rsidR="00EC7F64" w:rsidRDefault="008A24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EC7F64" w:rsidRDefault="008A2432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EC7F64" w:rsidRDefault="008A24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Pr="005A0846" w:rsidRDefault="005A084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7F6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7F6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EC7F64" w:rsidRDefault="00EC7F6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EC7F64" w:rsidRDefault="00EC7F6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7F6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7F6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7F6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Pr="005A0846" w:rsidRDefault="005A084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7F6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Pr="005A0846" w:rsidRDefault="005A084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7F6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EC7F64" w:rsidRDefault="00EC7F6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EC7F64" w:rsidRDefault="00EC7F6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7F6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Pr="00961698" w:rsidRDefault="00961698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7F6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Pr="005A0846" w:rsidRDefault="005A084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8A2432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7F6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EC7F64" w:rsidRDefault="00EC7F6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7F64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7F64" w:rsidRDefault="008A243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EC7F64" w:rsidRDefault="00EC7F6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EC7F64" w:rsidRDefault="008A2432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Default="005A0846">
            <w:pPr>
              <w:pStyle w:val="CRCoverPage"/>
              <w:spacing w:after="0"/>
              <w:rPr>
                <w:b/>
                <w:caps/>
              </w:rPr>
            </w:pPr>
            <w:r w:rsidRPr="005E65B9">
              <w:t>CA_n78C</w:t>
            </w:r>
            <w:r>
              <w:t>/</w:t>
            </w:r>
            <w:r w:rsidRPr="005E65B9">
              <w:t xml:space="preserve"> CA_n78C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</w:pPr>
          </w:p>
        </w:tc>
      </w:tr>
      <w:tr w:rsidR="00EC7F64">
        <w:tc>
          <w:tcPr>
            <w:tcW w:w="2226" w:type="dxa"/>
            <w:tcBorders>
              <w:left w:val="single" w:sz="4" w:space="0" w:color="auto"/>
            </w:tcBorders>
          </w:tcPr>
          <w:p w:rsidR="00EC7F64" w:rsidRDefault="00EC7F6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EC7F64" w:rsidRDefault="00EC7F64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7F64" w:rsidRDefault="00EC7F64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7F6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EC7F64" w:rsidRDefault="00EC7F64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EC7F64" w:rsidRDefault="00EC7F64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7F64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7F64" w:rsidRDefault="008A243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EC7F64" w:rsidRDefault="00EC7F6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EC7F64" w:rsidRDefault="008A2432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F64" w:rsidRDefault="008A2432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</w:pPr>
          </w:p>
        </w:tc>
      </w:tr>
      <w:tr w:rsidR="00EC7F64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F64" w:rsidRDefault="00EC7F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EC7F64" w:rsidRDefault="00EC7F64">
      <w:pPr>
        <w:pStyle w:val="CRCoverPage"/>
        <w:rPr>
          <w:lang w:val="en-US"/>
        </w:rPr>
      </w:pPr>
    </w:p>
    <w:sectPr w:rsidR="00EC7F64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6684" w:rsidRDefault="00156684">
      <w:pPr>
        <w:spacing w:after="0"/>
      </w:pPr>
      <w:r>
        <w:separator/>
      </w:r>
    </w:p>
  </w:endnote>
  <w:endnote w:type="continuationSeparator" w:id="0">
    <w:p w:rsidR="00156684" w:rsidRDefault="001566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F64" w:rsidRDefault="008A2432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6684" w:rsidRDefault="00156684">
      <w:pPr>
        <w:spacing w:after="0"/>
      </w:pPr>
      <w:r>
        <w:separator/>
      </w:r>
    </w:p>
  </w:footnote>
  <w:footnote w:type="continuationSeparator" w:id="0">
    <w:p w:rsidR="00156684" w:rsidRDefault="001566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F64" w:rsidRDefault="00EC7F64">
    <w:pPr>
      <w:pStyle w:val="afe"/>
    </w:pPr>
  </w:p>
  <w:p w:rsidR="00EC7F64" w:rsidRDefault="00EC7F64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6684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846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E65B9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7CCC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2432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698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370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CEB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C53"/>
    <w:rsid w:val="00EB4FD2"/>
    <w:rsid w:val="00EB736F"/>
    <w:rsid w:val="00EC3AA3"/>
    <w:rsid w:val="00EC4A25"/>
    <w:rsid w:val="00EC4D46"/>
    <w:rsid w:val="00EC7D24"/>
    <w:rsid w:val="00EC7F6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DC3CCF"/>
  <w15:docId w15:val="{2245F32F-2ABA-44F3-8980-327DACCFB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3c">
    <w:name w:val="修订3"/>
    <w:hidden/>
    <w:uiPriority w:val="99"/>
    <w:semiHidden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022820-C507-4D88-B6EE-4688330B6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111</Words>
  <Characters>637</Characters>
  <Application>Microsoft Office Word</Application>
  <DocSecurity>0</DocSecurity>
  <Lines>5</Lines>
  <Paragraphs>1</Paragraphs>
  <ScaleCrop>false</ScaleCrop>
  <Company>ETSI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6</cp:revision>
  <cp:lastPrinted>2020-02-05T15:54:00Z</cp:lastPrinted>
  <dcterms:created xsi:type="dcterms:W3CDTF">2023-10-30T09:27:00Z</dcterms:created>
  <dcterms:modified xsi:type="dcterms:W3CDTF">2023-11-17T13:59:00Z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1BACDE8F0766418EA2D7B493F6D1B5BB</vt:lpwstr>
  </property>
  <property fmtid="{D5CDD505-2E9C-101B-9397-08002B2CF9AE}" pid="4" name="ContentTypeId">
    <vt:lpwstr>0x0101003AA7AC0C743A294CADF60F661720E3E6</vt:lpwstr>
  </property>
  <property fmtid="{D5CDD505-2E9C-101B-9397-08002B2CF9AE}" pid="5" name="_2015_ms_pID_725343">
    <vt:lpwstr>(3)CL4tCptNKgziYNmK79navO+do1gycwB6ImRhukB+ThnzWPizuW97xpmwPQ0trMEiS+LbKy9O
ZxRq8R3ncti+fZPypdGhe3xJK8mWn1kLJlLLLCyuhzf4sThZnLjZxzkP9DtcX8Mcw5fOUT8v
iYSM0zqJjEuzOutJG/OBi/6dtOSNSw9Tc91UrjahsxyZfCEVd5bRp+TQilHl7XBo9XsoLIyZ
ywiIDUCaHrvJxNTLcQ</vt:lpwstr>
  </property>
  <property fmtid="{D5CDD505-2E9C-101B-9397-08002B2CF9AE}" pid="6" name="_2015_ms_pID_7253431">
    <vt:lpwstr>80wS1LCNYP/2mBOiiG00Os0xU36F0U1zUbP6DNgpP0aVfufIsHV22Z
oQtZYnpdVLng3IhGRxTH510u/LzmPyCEVUJ40kI6CJyIJW2nKwMLN5E+bJ3a+o1b4sSfbX8g
qFZwiRIy9KAGdwkxjeyXEnZ1WqYpimDsTEKTZVXzDQ/49fzVY2rettrwvFECFxVyKUcvTALg
ZdwS95K6dhe6KcWnbyV1D8AC6DEVorBhNjie</vt:lpwstr>
  </property>
  <property fmtid="{D5CDD505-2E9C-101B-9397-08002B2CF9AE}" pid="7" name="_2015_ms_pID_7253432">
    <vt:lpwstr>mw==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1699011419</vt:lpwstr>
  </property>
</Properties>
</file>